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E29BF7-5989-43B8-868A-E21A48FEF9FC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